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E57841" w:rsidRDefault="002526B3" w:rsidP="00E410DF">
      <w:pPr>
        <w:spacing w:line="240" w:lineRule="auto"/>
        <w:jc w:val="center"/>
        <w:rPr>
          <w:rFonts w:ascii="Times New Roman" w:hAnsi="Times New Roman"/>
        </w:rPr>
      </w:pPr>
    </w:p>
    <w:p w:rsidR="002526B3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Times New Roman" w:hAnsi="Times New Roman"/>
          <w:b/>
        </w:rPr>
      </w:pPr>
      <w:r w:rsidRPr="00E57841">
        <w:rPr>
          <w:rFonts w:ascii="Times New Roman" w:hAnsi="Times New Roman"/>
          <w:b/>
        </w:rPr>
        <w:t>Informacje ogólne</w:t>
      </w:r>
    </w:p>
    <w:p w:rsidR="00E57841" w:rsidRDefault="00E57841" w:rsidP="00E57841">
      <w:pPr>
        <w:pStyle w:val="Akapitzlist"/>
        <w:spacing w:line="240" w:lineRule="auto"/>
        <w:ind w:left="426"/>
        <w:rPr>
          <w:rFonts w:ascii="Times New Roman" w:hAnsi="Times New Roman"/>
          <w:b/>
        </w:rPr>
      </w:pPr>
    </w:p>
    <w:p w:rsidR="00E57841" w:rsidRDefault="00E57841" w:rsidP="00E57841">
      <w:pPr>
        <w:pStyle w:val="Akapitzlist"/>
        <w:spacing w:line="240" w:lineRule="auto"/>
        <w:ind w:left="426"/>
        <w:rPr>
          <w:rFonts w:ascii="Times New Roman" w:hAnsi="Times New Roman"/>
          <w:b/>
        </w:rPr>
      </w:pPr>
    </w:p>
    <w:p w:rsidR="00E57841" w:rsidRDefault="00E57841" w:rsidP="00E57841">
      <w:pPr>
        <w:pStyle w:val="Akapitzlist"/>
        <w:spacing w:line="240" w:lineRule="auto"/>
        <w:ind w:left="426"/>
        <w:rPr>
          <w:rFonts w:ascii="Times New Roman" w:hAnsi="Times New Roman"/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142"/>
        <w:gridCol w:w="567"/>
        <w:gridCol w:w="1536"/>
      </w:tblGrid>
      <w:tr w:rsidR="00F63D39" w:rsidRPr="00E57841" w:rsidTr="002A726A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63D39" w:rsidRPr="00E57841" w:rsidRDefault="00F63D39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Nazwa modułu (bloku przedmiotów): 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E57841" w:rsidRDefault="00F63D39" w:rsidP="00686390">
            <w:pPr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</w:rPr>
              <w:t xml:space="preserve">Kod modułu: </w:t>
            </w:r>
            <w:r w:rsidRPr="00E57841">
              <w:rPr>
                <w:rFonts w:ascii="Times New Roman" w:hAnsi="Times New Roman"/>
                <w:b/>
              </w:rPr>
              <w:t xml:space="preserve">A.6 </w:t>
            </w:r>
            <w:r w:rsidRPr="00E57841">
              <w:rPr>
                <w:rFonts w:ascii="Times New Roman" w:hAnsi="Times New Roman"/>
              </w:rPr>
              <w:t>(budownictwo)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F63D39" w:rsidRPr="00E5784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</w:rPr>
              <w:t xml:space="preserve">Nazwa przedmiotu:  </w:t>
            </w:r>
          </w:p>
          <w:p w:rsidR="00F63D39" w:rsidRPr="00E57841" w:rsidRDefault="00677F3E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ZRÓWNOWAŻONY ROZWÓJ REGIONU BAŁTYCKIEGO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Kod przedmiotu: 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E5784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Nazwa jednostki prowadzącej przedmiot / moduł:</w:t>
            </w:r>
          </w:p>
          <w:p w:rsidR="00F63D39" w:rsidRPr="00E57841" w:rsidRDefault="00677F3E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INSTYTUT POLITECHNICZNY</w:t>
            </w:r>
          </w:p>
        </w:tc>
      </w:tr>
      <w:tr w:rsidR="00F63D39" w:rsidRPr="00E57841" w:rsidTr="00AD2E5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Nazwa kierunków: </w:t>
            </w:r>
            <w:r w:rsidRPr="00E57841">
              <w:rPr>
                <w:rFonts w:ascii="Times New Roman" w:hAnsi="Times New Roman"/>
              </w:rPr>
              <w:br/>
            </w:r>
            <w:r w:rsidRPr="00E57841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</w:tr>
      <w:tr w:rsidR="00F63D39" w:rsidRPr="00E5784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Forma studiów: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Profil kształcenia: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Specjalność: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F63D39" w:rsidRPr="00E57841" w:rsidTr="002A726A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Rok / semestr: </w:t>
            </w:r>
          </w:p>
          <w:p w:rsidR="00F63D39" w:rsidRPr="00E57841" w:rsidRDefault="00F63D39" w:rsidP="00686390">
            <w:pPr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1/1 lub</w:t>
            </w:r>
          </w:p>
          <w:p w:rsidR="00F63D39" w:rsidRPr="00E57841" w:rsidRDefault="00F63D39" w:rsidP="00686390">
            <w:pPr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3/6 lub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Status przedmiotu /modułu: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Język przedmiotu / modułu:</w:t>
            </w:r>
          </w:p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POLSKI</w:t>
            </w:r>
          </w:p>
        </w:tc>
      </w:tr>
      <w:tr w:rsidR="00F63D39" w:rsidRPr="00E57841" w:rsidTr="00D0769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inne </w:t>
            </w:r>
            <w:r w:rsidRPr="00E57841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F63D39" w:rsidRPr="00E57841" w:rsidTr="00E57841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63D39" w:rsidRPr="00E57841" w:rsidRDefault="00F63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Default="00F63D39" w:rsidP="00E5784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30</w:t>
            </w:r>
          </w:p>
          <w:p w:rsidR="00E57841" w:rsidRPr="00E57841" w:rsidRDefault="00E57841" w:rsidP="00E5784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D39" w:rsidRPr="00E57841" w:rsidRDefault="00F63D39" w:rsidP="00686390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3D39" w:rsidRPr="00E57841" w:rsidRDefault="00F63D39" w:rsidP="00686390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155D39" w:rsidRPr="00E57841" w:rsidTr="002A726A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D39" w:rsidRPr="00E57841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Cel przedmiotu / modułu</w:t>
            </w:r>
          </w:p>
          <w:p w:rsidR="00155D39" w:rsidRPr="00E57841" w:rsidRDefault="00155D39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E57841" w:rsidRDefault="00E57841" w:rsidP="00677F3E">
            <w:pPr>
              <w:rPr>
                <w:rFonts w:ascii="Times New Roman" w:hAnsi="Times New Roman"/>
              </w:rPr>
            </w:pPr>
          </w:p>
          <w:p w:rsidR="00677F3E" w:rsidRPr="00E57841" w:rsidRDefault="00677F3E" w:rsidP="00677F3E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Celem jest przybliżenie zagadnień związanych ze zrównoważonym rozwojem na różnych płaszczyznach życia społecznego w regionie Morza Bałtyckiego, poczynając od poziomu gospodarstw domowych aż po gminy, miasta i państwa oraz ze zrównoważonym wykorzystywaniem i zarządzaniem zasobami naturalnymi.</w:t>
            </w:r>
          </w:p>
          <w:p w:rsidR="00155D39" w:rsidRDefault="00677F3E" w:rsidP="00677F3E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Przedmiot jako kurs jest włączony do programu </w:t>
            </w:r>
            <w:proofErr w:type="spellStart"/>
            <w:r w:rsidRPr="00E57841">
              <w:rPr>
                <w:rFonts w:ascii="Times New Roman" w:hAnsi="Times New Roman"/>
              </w:rPr>
              <w:t>Baltic</w:t>
            </w:r>
            <w:proofErr w:type="spellEnd"/>
            <w:r w:rsidRPr="00E57841">
              <w:rPr>
                <w:rFonts w:ascii="Times New Roman" w:hAnsi="Times New Roman"/>
              </w:rPr>
              <w:t xml:space="preserve"> </w:t>
            </w:r>
            <w:proofErr w:type="spellStart"/>
            <w:r w:rsidRPr="00E57841">
              <w:rPr>
                <w:rFonts w:ascii="Times New Roman" w:hAnsi="Times New Roman"/>
              </w:rPr>
              <w:t>University</w:t>
            </w:r>
            <w:proofErr w:type="spellEnd"/>
            <w:r w:rsidRPr="00E57841">
              <w:rPr>
                <w:rFonts w:ascii="Times New Roman" w:hAnsi="Times New Roman"/>
              </w:rPr>
              <w:t xml:space="preserve"> (BU) </w:t>
            </w:r>
            <w:r w:rsidRPr="00E57841">
              <w:rPr>
                <w:rFonts w:ascii="Times New Roman" w:hAnsi="Times New Roman"/>
              </w:rPr>
              <w:br/>
              <w:t>w Uppsali i kończy się uzyskaniem dyplomu BU.</w:t>
            </w:r>
          </w:p>
          <w:p w:rsidR="00E57841" w:rsidRPr="00E57841" w:rsidRDefault="00E57841" w:rsidP="00677F3E">
            <w:pPr>
              <w:rPr>
                <w:rFonts w:ascii="Times New Roman" w:hAnsi="Times New Roman"/>
              </w:rPr>
            </w:pPr>
          </w:p>
        </w:tc>
      </w:tr>
      <w:tr w:rsidR="00155D39" w:rsidRPr="00E57841" w:rsidTr="00155D39">
        <w:trPr>
          <w:trHeight w:val="536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5D39" w:rsidRPr="00E57841" w:rsidRDefault="00155D39" w:rsidP="00155D39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55D39" w:rsidRPr="00E57841" w:rsidRDefault="00155D39" w:rsidP="00B8785C">
            <w:pPr>
              <w:rPr>
                <w:rFonts w:ascii="Times New Roman" w:hAnsi="Times New Roman"/>
              </w:rPr>
            </w:pPr>
          </w:p>
        </w:tc>
      </w:tr>
      <w:tr w:rsidR="002526B3" w:rsidRPr="00E57841" w:rsidTr="002A726A">
        <w:trPr>
          <w:cantSplit/>
          <w:trHeight w:val="619"/>
        </w:trPr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E57841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E57841" w:rsidTr="0048243E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E57841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Lp.</w:t>
            </w:r>
          </w:p>
        </w:tc>
        <w:tc>
          <w:tcPr>
            <w:tcW w:w="7230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E57841" w:rsidRDefault="002526B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E57841" w:rsidRDefault="002526B3" w:rsidP="00F63D39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Odniesienie do efektów </w:t>
            </w:r>
            <w:r w:rsidR="00F63D39" w:rsidRPr="00E57841">
              <w:rPr>
                <w:rFonts w:ascii="Times New Roman" w:hAnsi="Times New Roman"/>
              </w:rPr>
              <w:t>obszarowych</w:t>
            </w:r>
            <w:r w:rsidRPr="00E57841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A45CB4" w:rsidRPr="00E57841" w:rsidTr="0048243E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CB4" w:rsidRPr="00E57841" w:rsidRDefault="00A45CB4" w:rsidP="00155D39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01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5CB4" w:rsidRPr="00E57841" w:rsidRDefault="00A45CB4" w:rsidP="009B2D8D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Uwzględnia </w:t>
            </w:r>
            <w:r w:rsidRPr="00E57841">
              <w:rPr>
                <w:rFonts w:ascii="Times New Roman" w:hAnsi="Times New Roman"/>
                <w:color w:val="000000"/>
              </w:rPr>
              <w:t xml:space="preserve">skutki działalności inżynierskiej </w:t>
            </w:r>
            <w:r w:rsidRPr="00E57841">
              <w:rPr>
                <w:rFonts w:ascii="Times New Roman" w:hAnsi="Times New Roman"/>
              </w:rPr>
              <w:t>na środowisko regionu Morza Bałtyckiego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CB4" w:rsidRPr="00E57841" w:rsidRDefault="00A45CB4" w:rsidP="00F63D39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T1P_W08, T1P_K01</w:t>
            </w:r>
          </w:p>
          <w:p w:rsidR="00A45CB4" w:rsidRPr="00E57841" w:rsidRDefault="00A45CB4" w:rsidP="0048243E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T1P_K02, T1P_K07</w:t>
            </w:r>
          </w:p>
        </w:tc>
      </w:tr>
      <w:tr w:rsidR="00A45CB4" w:rsidRPr="00E57841" w:rsidTr="0048243E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CB4" w:rsidRPr="00E57841" w:rsidRDefault="00A45CB4" w:rsidP="00155D39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02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5CB4" w:rsidRPr="00E57841" w:rsidRDefault="00A45CB4" w:rsidP="009B2D8D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Podejmuje decyzje zgodnie z zasadami zrównoważonego rozwoju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45CB4" w:rsidRPr="00E57841" w:rsidRDefault="00A45CB4" w:rsidP="00F63D39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T1P_W08, T1P_K01</w:t>
            </w:r>
          </w:p>
          <w:p w:rsidR="00A45CB4" w:rsidRPr="00E57841" w:rsidRDefault="00A45CB4" w:rsidP="0048243E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T1P_K02, T1P_K07</w:t>
            </w:r>
          </w:p>
        </w:tc>
      </w:tr>
      <w:tr w:rsidR="00A45CB4" w:rsidRPr="00E57841" w:rsidTr="0048243E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5CB4" w:rsidRPr="00E57841" w:rsidRDefault="00A45CB4" w:rsidP="00155D39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03</w:t>
            </w: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5CB4" w:rsidRPr="00E57841" w:rsidRDefault="00A45CB4" w:rsidP="009B2D8D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Zna zasady zrównoważonego rozwoju na różnych poziomach życia społecznego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B4" w:rsidRPr="00E57841" w:rsidRDefault="00A45CB4" w:rsidP="00F63D39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T1P_W08, T1P_K01</w:t>
            </w:r>
          </w:p>
          <w:p w:rsidR="00A45CB4" w:rsidRPr="00E57841" w:rsidRDefault="00A45CB4" w:rsidP="0048243E">
            <w:pPr>
              <w:jc w:val="center"/>
              <w:rPr>
                <w:rFonts w:ascii="Times New Roman" w:hAnsi="Times New Roman"/>
                <w:color w:val="000000"/>
              </w:rPr>
            </w:pPr>
            <w:r w:rsidRPr="00E57841">
              <w:rPr>
                <w:rFonts w:ascii="Times New Roman" w:hAnsi="Times New Roman"/>
              </w:rPr>
              <w:t>T1P_K02, T1P_K07</w:t>
            </w:r>
          </w:p>
        </w:tc>
      </w:tr>
      <w:tr w:rsidR="00877931" w:rsidRPr="00E57841" w:rsidTr="0048243E">
        <w:trPr>
          <w:trHeight w:val="816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E57841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E57841" w:rsidRDefault="00221DC0" w:rsidP="0048243E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Lp.</w:t>
            </w:r>
            <w:r w:rsidR="00877931" w:rsidRPr="00E57841">
              <w:rPr>
                <w:rFonts w:ascii="Times New Roman" w:hAnsi="Times New Roman"/>
              </w:rPr>
              <w:t xml:space="preserve"> efektu kształcenia</w:t>
            </w:r>
          </w:p>
        </w:tc>
      </w:tr>
      <w:tr w:rsidR="00446151" w:rsidRPr="00E57841" w:rsidTr="0048243E">
        <w:trPr>
          <w:trHeight w:val="544"/>
        </w:trPr>
        <w:tc>
          <w:tcPr>
            <w:tcW w:w="79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151" w:rsidRPr="00E57841" w:rsidRDefault="00A45CB4" w:rsidP="00B8785C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Zaliczenie pisemne pytania otwarte</w:t>
            </w:r>
          </w:p>
        </w:tc>
        <w:tc>
          <w:tcPr>
            <w:tcW w:w="21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6151" w:rsidRPr="00E57841" w:rsidRDefault="00A45CB4" w:rsidP="00B8785C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01,02,03</w:t>
            </w:r>
          </w:p>
        </w:tc>
      </w:tr>
      <w:tr w:rsidR="002526B3" w:rsidRPr="00E57841" w:rsidTr="002A726A">
        <w:tc>
          <w:tcPr>
            <w:tcW w:w="10008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E57841" w:rsidRDefault="0087793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E57841" w:rsidRDefault="002526B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E57841" w:rsidRDefault="00877931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E57841" w:rsidTr="00AD63B2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E57841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  <w:p w:rsidR="00221DC0" w:rsidRPr="00E57841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E57841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E57841" w:rsidTr="00AD63B2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E57841" w:rsidRDefault="00221DC0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E57841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E57841" w:rsidRDefault="00221DC0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 tym zajęcia powiązane z praktycznym przygotowaniem zawodowym</w:t>
            </w: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E57841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9</w:t>
            </w: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E57841" w:rsidRDefault="00A45CB4" w:rsidP="00B8785C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A45CB4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6</w:t>
            </w: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E57841">
              <w:rPr>
                <w:rFonts w:ascii="Times New Roman" w:hAnsi="Times New Roman"/>
              </w:rPr>
              <w:t>Udział w ćwiczeniach audytoryjnych i laboratoryjnych</w:t>
            </w:r>
            <w:r w:rsidRPr="00E57841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E57841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Samodzielne przygotowywanie się do ćwiczeń</w:t>
            </w:r>
            <w:r w:rsidRPr="00E57841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E57841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Przygotowanie projektu / eseju / itp.</w:t>
            </w:r>
            <w:r w:rsidRPr="00E57841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E57841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E57841" w:rsidRDefault="00A45CB4" w:rsidP="00B8785C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A45CB4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10</w:t>
            </w: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46151" w:rsidRPr="00E57841" w:rsidRDefault="00446151" w:rsidP="00B878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46151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46151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446151" w:rsidRPr="00E57841" w:rsidRDefault="00446151" w:rsidP="00B8785C">
            <w:pPr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55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46151" w:rsidRPr="00E57841" w:rsidRDefault="006B2D73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25</w:t>
            </w:r>
          </w:p>
        </w:tc>
      </w:tr>
      <w:tr w:rsidR="00221DC0" w:rsidRPr="00E57841" w:rsidTr="00221DC0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E57841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2 ECTS</w:t>
            </w:r>
          </w:p>
        </w:tc>
      </w:tr>
      <w:tr w:rsidR="00221DC0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E57841" w:rsidRDefault="00221DC0" w:rsidP="00E410DF">
            <w:pPr>
              <w:spacing w:line="240" w:lineRule="auto"/>
              <w:rPr>
                <w:rFonts w:ascii="Times New Roman" w:hAnsi="Times New Roman"/>
                <w:vertAlign w:val="superscript"/>
              </w:rPr>
            </w:pPr>
            <w:r w:rsidRPr="00E57841">
              <w:rPr>
                <w:rFonts w:ascii="Times New Roman" w:hAnsi="Times New Roman"/>
              </w:rPr>
              <w:t>Liczba p. ECTS związana z zajęciami praktycznymi</w:t>
            </w:r>
            <w:r w:rsidRPr="00E57841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E57841" w:rsidRDefault="006B2D73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1</w:t>
            </w:r>
            <w:r w:rsidR="00446151" w:rsidRPr="00E57841">
              <w:rPr>
                <w:rFonts w:ascii="Times New Roman" w:hAnsi="Times New Roman"/>
                <w:b/>
              </w:rPr>
              <w:t xml:space="preserve"> ECTS</w:t>
            </w:r>
          </w:p>
        </w:tc>
      </w:tr>
      <w:tr w:rsidR="00221DC0" w:rsidRPr="00E57841" w:rsidTr="00221DC0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E57841" w:rsidRDefault="00221DC0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35</w:t>
            </w:r>
          </w:p>
          <w:p w:rsidR="00446151" w:rsidRPr="00E57841" w:rsidRDefault="004461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1,3 ECTS</w:t>
            </w:r>
          </w:p>
        </w:tc>
      </w:tr>
    </w:tbl>
    <w:p w:rsidR="0048243E" w:rsidRPr="00E57841" w:rsidRDefault="0048243E" w:rsidP="00E410DF">
      <w:pPr>
        <w:jc w:val="center"/>
        <w:rPr>
          <w:rFonts w:ascii="Times New Roman" w:hAnsi="Times New Roman"/>
        </w:rPr>
      </w:pPr>
    </w:p>
    <w:p w:rsidR="0048243E" w:rsidRPr="00E57841" w:rsidRDefault="0048243E">
      <w:pPr>
        <w:spacing w:line="240" w:lineRule="auto"/>
        <w:rPr>
          <w:rFonts w:ascii="Times New Roman" w:hAnsi="Times New Roman"/>
        </w:rPr>
      </w:pPr>
      <w:r w:rsidRPr="00E57841">
        <w:rPr>
          <w:rFonts w:ascii="Times New Roman" w:hAnsi="Times New Roman"/>
        </w:rPr>
        <w:br w:type="page"/>
      </w:r>
    </w:p>
    <w:p w:rsidR="00174082" w:rsidRPr="00E57841" w:rsidRDefault="00790C10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Times New Roman" w:hAnsi="Times New Roman"/>
          <w:b/>
        </w:rPr>
      </w:pPr>
      <w:r w:rsidRPr="00E57841">
        <w:rPr>
          <w:rFonts w:ascii="Times New Roman" w:hAnsi="Times New Roman"/>
          <w:b/>
        </w:rPr>
        <w:lastRenderedPageBreak/>
        <w:t>I</w:t>
      </w:r>
      <w:r w:rsidR="00174082" w:rsidRPr="00E57841">
        <w:rPr>
          <w:rFonts w:ascii="Times New Roman" w:hAnsi="Times New Roman"/>
          <w:b/>
        </w:rPr>
        <w:t>nformacje szczegółowe</w:t>
      </w:r>
    </w:p>
    <w:p w:rsidR="00174082" w:rsidRPr="00E57841" w:rsidRDefault="00174082" w:rsidP="00E410DF">
      <w:pPr>
        <w:rPr>
          <w:rFonts w:ascii="Times New Roman" w:hAnsi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B8785C" w:rsidRPr="00E57841" w:rsidTr="00B8785C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B8785C" w:rsidRPr="00E57841" w:rsidRDefault="00B8785C" w:rsidP="00E410DF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E57841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Nazwa modułu (bloku przedmiotów): </w:t>
            </w:r>
          </w:p>
          <w:p w:rsidR="00B8785C" w:rsidRPr="00E57841" w:rsidRDefault="00790C10" w:rsidP="00B8785C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PRZEDMIOT HUMANISTYCZNY LUB SPOŁECZNY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90C10" w:rsidRPr="00E57841" w:rsidRDefault="00B8785C" w:rsidP="00790C10">
            <w:pPr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</w:rPr>
              <w:t xml:space="preserve">Kod modułu: </w:t>
            </w:r>
            <w:r w:rsidR="00790C10" w:rsidRPr="00E57841">
              <w:rPr>
                <w:rFonts w:ascii="Times New Roman" w:hAnsi="Times New Roman"/>
                <w:b/>
              </w:rPr>
              <w:t xml:space="preserve">A.6 </w:t>
            </w:r>
            <w:r w:rsidR="00790C10" w:rsidRPr="00E57841">
              <w:rPr>
                <w:rFonts w:ascii="Times New Roman" w:hAnsi="Times New Roman"/>
              </w:rPr>
              <w:t>(budownictwo)</w:t>
            </w:r>
          </w:p>
          <w:p w:rsidR="00B8785C" w:rsidRPr="00E57841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 xml:space="preserve">                       A.7</w:t>
            </w:r>
          </w:p>
        </w:tc>
      </w:tr>
      <w:tr w:rsidR="00B8785C" w:rsidRPr="00E57841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E57841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E57841" w:rsidRDefault="00B8785C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</w:rPr>
              <w:t xml:space="preserve">Nazwa przedmiotu:  </w:t>
            </w:r>
          </w:p>
          <w:p w:rsidR="00B8785C" w:rsidRPr="00E57841" w:rsidRDefault="00677F3E" w:rsidP="00B8785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ZRÓWNOWAŻONY ROZWÓJ REGIONU BAŁTYCKIEGO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B8785C" w:rsidRPr="00E57841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Kod przedmiotu: </w:t>
            </w:r>
          </w:p>
          <w:p w:rsidR="00B8785C" w:rsidRPr="00E57841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8785C" w:rsidRPr="00E57841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E57841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B8785C" w:rsidRPr="00E57841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Nazwa jednostki prowadzącej przedmiot / moduł:</w:t>
            </w:r>
            <w:r w:rsidRPr="00E57841">
              <w:rPr>
                <w:rFonts w:ascii="Times New Roman" w:hAnsi="Times New Roman"/>
                <w:b/>
              </w:rPr>
              <w:t xml:space="preserve"> </w:t>
            </w:r>
            <w:r w:rsidRPr="00E57841">
              <w:rPr>
                <w:rFonts w:ascii="Times New Roman" w:hAnsi="Times New Roman"/>
                <w:b/>
              </w:rPr>
              <w:br/>
            </w:r>
            <w:r w:rsidR="00677F3E" w:rsidRPr="00E57841">
              <w:rPr>
                <w:rFonts w:ascii="Times New Roman" w:hAnsi="Times New Roman"/>
                <w:b/>
              </w:rPr>
              <w:t>INSTYTUT POLITECHNICZNY</w:t>
            </w:r>
          </w:p>
        </w:tc>
      </w:tr>
      <w:tr w:rsidR="00B8785C" w:rsidRPr="00E57841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8785C" w:rsidRPr="00E57841" w:rsidRDefault="00B8785C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785C" w:rsidRPr="00E57841" w:rsidRDefault="00790C10" w:rsidP="00790C10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Nazwa kierun</w:t>
            </w:r>
            <w:r w:rsidR="003B0FF4" w:rsidRPr="00E57841">
              <w:rPr>
                <w:rFonts w:ascii="Times New Roman" w:hAnsi="Times New Roman"/>
              </w:rPr>
              <w:t>k</w:t>
            </w:r>
            <w:r w:rsidRPr="00E57841">
              <w:rPr>
                <w:rFonts w:ascii="Times New Roman" w:hAnsi="Times New Roman"/>
              </w:rPr>
              <w:t>ów</w:t>
            </w:r>
            <w:r w:rsidR="00B8785C" w:rsidRPr="00E57841">
              <w:rPr>
                <w:rFonts w:ascii="Times New Roman" w:hAnsi="Times New Roman"/>
              </w:rPr>
              <w:t xml:space="preserve">: </w:t>
            </w:r>
            <w:r w:rsidR="00B8785C" w:rsidRPr="00E57841">
              <w:rPr>
                <w:rFonts w:ascii="Times New Roman" w:hAnsi="Times New Roman"/>
              </w:rPr>
              <w:br/>
            </w:r>
            <w:r w:rsidRPr="00E57841">
              <w:rPr>
                <w:rFonts w:ascii="Times New Roman" w:hAnsi="Times New Roman"/>
                <w:b/>
              </w:rPr>
              <w:t>BUDOWNICTWO, INŻYNIERIA ŚRODOWISKA, MECHANIKA I BUDOWA MASZYN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8785C" w:rsidRPr="00E57841" w:rsidRDefault="00B8785C" w:rsidP="00B8785C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Poziom kształcenia: </w:t>
            </w:r>
            <w:r w:rsidRPr="00E57841">
              <w:rPr>
                <w:rFonts w:ascii="Times New Roman" w:hAnsi="Times New Roman"/>
              </w:rPr>
              <w:br/>
            </w:r>
            <w:r w:rsidR="00790C10" w:rsidRPr="00E57841">
              <w:rPr>
                <w:rFonts w:ascii="Times New Roman" w:hAnsi="Times New Roman"/>
                <w:b/>
              </w:rPr>
              <w:t>PIERWSZY</w:t>
            </w:r>
          </w:p>
        </w:tc>
      </w:tr>
      <w:tr w:rsidR="000D1051" w:rsidRPr="00E57841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E57841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E57841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Forma studiów:</w:t>
            </w:r>
          </w:p>
          <w:p w:rsidR="000D1051" w:rsidRPr="00E57841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E57841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Profil kształcenia:</w:t>
            </w:r>
          </w:p>
          <w:p w:rsidR="000D1051" w:rsidRPr="00E57841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E57841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Specjalność:</w:t>
            </w:r>
          </w:p>
          <w:p w:rsidR="000D1051" w:rsidRPr="00E57841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0D1051" w:rsidRPr="00E57841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D1051" w:rsidRPr="00E57841" w:rsidRDefault="000D1051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E57841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Rok / semestr: </w:t>
            </w:r>
          </w:p>
          <w:p w:rsidR="00790C10" w:rsidRPr="00E57841" w:rsidRDefault="00790C10" w:rsidP="00790C10">
            <w:pPr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1/1 lub</w:t>
            </w:r>
          </w:p>
          <w:p w:rsidR="00790C10" w:rsidRPr="00E57841" w:rsidRDefault="00790C10" w:rsidP="00790C10">
            <w:pPr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3/6 lub</w:t>
            </w:r>
          </w:p>
          <w:p w:rsidR="000D1051" w:rsidRPr="00E57841" w:rsidRDefault="00790C10" w:rsidP="00790C1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4/8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051" w:rsidRPr="00E57841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Status przedmiotu /modułu:</w:t>
            </w:r>
          </w:p>
          <w:p w:rsidR="000D1051" w:rsidRPr="00E57841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WYBIERALNY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0D1051" w:rsidRPr="00E57841" w:rsidRDefault="000D1051" w:rsidP="005C2747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Język przedmiotu / modułu:</w:t>
            </w:r>
          </w:p>
          <w:p w:rsidR="000D1051" w:rsidRPr="00E57841" w:rsidRDefault="00790C10" w:rsidP="005C274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POLSKI</w:t>
            </w:r>
          </w:p>
        </w:tc>
      </w:tr>
      <w:tr w:rsidR="00174082" w:rsidRPr="00E57841" w:rsidTr="00B8785C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inne </w:t>
            </w:r>
            <w:r w:rsidRPr="00E57841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174082" w:rsidRPr="00E57841" w:rsidTr="00B8785C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E57841" w:rsidRDefault="000D1051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74082" w:rsidRPr="00E57841" w:rsidTr="00B8785C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74082" w:rsidRPr="00E57841" w:rsidRDefault="00677F3E" w:rsidP="00155D39">
            <w:pPr>
              <w:spacing w:line="240" w:lineRule="auto"/>
              <w:ind w:left="27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dr Agata Rychter</w:t>
            </w:r>
          </w:p>
        </w:tc>
      </w:tr>
      <w:tr w:rsidR="00174082" w:rsidRPr="00E57841" w:rsidTr="00B8785C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4082" w:rsidRPr="00E57841" w:rsidRDefault="00677F3E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dr Agata Rychter</w:t>
            </w:r>
          </w:p>
        </w:tc>
      </w:tr>
      <w:tr w:rsidR="00174082" w:rsidRPr="00E57841" w:rsidTr="00B8785C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E57841" w:rsidRDefault="00174082" w:rsidP="00E410D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174082" w:rsidRPr="00E57841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E57841">
              <w:rPr>
                <w:rFonts w:ascii="Times New Roman" w:hAnsi="Times New Roman"/>
                <w:b/>
              </w:rPr>
              <w:t>Wykład</w:t>
            </w:r>
          </w:p>
        </w:tc>
      </w:tr>
      <w:tr w:rsidR="00174082" w:rsidRPr="00E57841" w:rsidTr="00B8785C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5132A" w:rsidRDefault="0055132A" w:rsidP="00E95D3C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</w:p>
          <w:p w:rsidR="00E95D3C" w:rsidRPr="00E57841" w:rsidRDefault="00E95D3C" w:rsidP="00E95D3C">
            <w:pPr>
              <w:pStyle w:val="NormalnyWeb"/>
              <w:spacing w:before="0" w:beforeAutospacing="0" w:after="0"/>
              <w:rPr>
                <w:sz w:val="22"/>
                <w:szCs w:val="22"/>
              </w:rPr>
            </w:pPr>
            <w:r w:rsidRPr="00E57841">
              <w:rPr>
                <w:sz w:val="22"/>
                <w:szCs w:val="22"/>
              </w:rPr>
              <w:t xml:space="preserve">Podstawowe pojęcia zrównoważonego rozwoju i jego tło historyczne. Energia – od paliw kopalnianych do odnawialnych źródeł energii. Zrównoważone zarządzanie ludźmi i towarami. Zrównoważone rolnictwo, leśnictwo i rybactwo – produkcja żywności. Zrównoważona produkcja przemysłowa w celu ograniczenia ilości odpadów. Czyste technologie. Zrównoważony transport ludzi i towarów w regionie Morza Bałtyckiego. Rozwój społeczności. Ekonomia ekologiczna – rynki, ceny i budżet w zrównoważonym społeczeństwie. Sposoby wdrażania zasad Agendy 21 – aspekty etyczne, prawne, kulturowe i fizyczne bariery. Wypracowywane w krajach regionu modele zrównoważonego zarządzania w miastach, gospodarstwach rolnych, fabrykach. </w:t>
            </w:r>
          </w:p>
          <w:p w:rsidR="00174082" w:rsidRPr="00E57841" w:rsidRDefault="00174082" w:rsidP="00E410DF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:rsidR="00E95D3C" w:rsidRDefault="00E95D3C" w:rsidP="00E5784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 ramach kursu odbywają się zajęcia terenowe na Półwyspie Helskim. Obserwacja zmian krajobrazu pod wpływem rozwoju turystyki i działalności inżynierskiej człowieka, w tym budownictwa i ochrony brzegów morskich. Przykłady zrównoważonego rozwoju na obszarze Półwyspu Helskiego. Historia działalności ludzkiej na Półwyspie Helskim- wizyta w Muzeum Rybactwa.</w:t>
            </w:r>
          </w:p>
          <w:p w:rsidR="0055132A" w:rsidRPr="00E57841" w:rsidRDefault="0055132A" w:rsidP="00E5784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74082" w:rsidRPr="00E57841" w:rsidTr="00B8785C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E57841" w:rsidRDefault="00174082" w:rsidP="00E410DF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446151" w:rsidRPr="00E57841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7841" w:rsidRPr="00E57841" w:rsidRDefault="00E57841" w:rsidP="00E57841">
            <w:pPr>
              <w:ind w:left="4"/>
              <w:rPr>
                <w:rFonts w:ascii="Times New Roman" w:hAnsi="Times New Roman"/>
                <w:lang w:val="en-US"/>
              </w:rPr>
            </w:pPr>
            <w:proofErr w:type="spellStart"/>
            <w:r w:rsidRPr="00E57841">
              <w:rPr>
                <w:rFonts w:ascii="Times New Roman" w:hAnsi="Times New Roman"/>
                <w:lang w:val="en-US"/>
              </w:rPr>
              <w:t>Sörlin</w:t>
            </w:r>
            <w:proofErr w:type="spellEnd"/>
            <w:r w:rsidRPr="00E57841">
              <w:rPr>
                <w:rFonts w:ascii="Times New Roman" w:hAnsi="Times New Roman"/>
                <w:lang w:val="en-US"/>
              </w:rPr>
              <w:t xml:space="preserve"> S., The road towards sustainability – a historical perspective, Uppsala University. 1997. 48p. ISBN 91-7005-124-0 </w:t>
            </w:r>
          </w:p>
          <w:p w:rsidR="00E57841" w:rsidRPr="00E57841" w:rsidRDefault="00E57841" w:rsidP="00E57841">
            <w:pPr>
              <w:ind w:left="4"/>
              <w:rPr>
                <w:rFonts w:ascii="Times New Roman" w:hAnsi="Times New Roman"/>
                <w:lang w:val="en-US"/>
              </w:rPr>
            </w:pPr>
            <w:proofErr w:type="spellStart"/>
            <w:r w:rsidRPr="00E57841">
              <w:rPr>
                <w:rFonts w:ascii="Times New Roman" w:hAnsi="Times New Roman"/>
                <w:lang w:val="en-US"/>
              </w:rPr>
              <w:t>Andersson</w:t>
            </w:r>
            <w:proofErr w:type="spellEnd"/>
            <w:r w:rsidRPr="00E57841">
              <w:rPr>
                <w:rFonts w:ascii="Times New Roman" w:hAnsi="Times New Roman"/>
                <w:lang w:val="en-US"/>
              </w:rPr>
              <w:t xml:space="preserve"> H., Berg P.G., Community development – sustainable cities and habitation. Uppsala University, 1997. 56p. ISBN 91-7005-130-5</w:t>
            </w:r>
          </w:p>
          <w:p w:rsidR="00446151" w:rsidRPr="00E57841" w:rsidRDefault="00E57841" w:rsidP="00E57841">
            <w:pPr>
              <w:ind w:left="4"/>
              <w:rPr>
                <w:rFonts w:ascii="Times New Roman" w:hAnsi="Times New Roman"/>
                <w:lang w:val="en-US"/>
              </w:rPr>
            </w:pPr>
            <w:proofErr w:type="spellStart"/>
            <w:r w:rsidRPr="00E57841">
              <w:rPr>
                <w:rFonts w:ascii="Times New Roman" w:hAnsi="Times New Roman"/>
                <w:lang w:val="en-US"/>
              </w:rPr>
              <w:t>Rydén</w:t>
            </w:r>
            <w:proofErr w:type="spellEnd"/>
            <w:r w:rsidRPr="00E57841">
              <w:rPr>
                <w:rFonts w:ascii="Times New Roman" w:hAnsi="Times New Roman"/>
                <w:lang w:val="en-US"/>
              </w:rPr>
              <w:t xml:space="preserve"> L., The foundations of sustainable development – ethics, law, culture and the physical boundaries. Uppsala University, 1997. 52p. ISBN 91-7005-132-</w:t>
            </w:r>
            <w:r w:rsidRPr="00E57841">
              <w:rPr>
                <w:rFonts w:ascii="Times New Roman" w:hAnsi="Times New Roman"/>
                <w:lang w:val="en-US"/>
              </w:rPr>
              <w:lastRenderedPageBreak/>
              <w:t xml:space="preserve">Andersson M., From intention to action – implementing sustainable development. </w:t>
            </w:r>
            <w:r w:rsidRPr="00E57841">
              <w:rPr>
                <w:rFonts w:ascii="Times New Roman" w:hAnsi="Times New Roman"/>
              </w:rPr>
              <w:t xml:space="preserve">Uppsala </w:t>
            </w:r>
            <w:proofErr w:type="spellStart"/>
            <w:r w:rsidRPr="00E57841">
              <w:rPr>
                <w:rFonts w:ascii="Times New Roman" w:hAnsi="Times New Roman"/>
              </w:rPr>
              <w:t>University</w:t>
            </w:r>
            <w:proofErr w:type="spellEnd"/>
            <w:r w:rsidRPr="00E57841">
              <w:rPr>
                <w:rFonts w:ascii="Times New Roman" w:hAnsi="Times New Roman"/>
              </w:rPr>
              <w:t>, 1997. 52p. ISBN 91-7005-133-X</w:t>
            </w:r>
          </w:p>
        </w:tc>
      </w:tr>
      <w:tr w:rsidR="00446151" w:rsidRPr="00E57841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lastRenderedPageBreak/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151" w:rsidRPr="00E57841" w:rsidRDefault="00446151" w:rsidP="00E57841">
            <w:pPr>
              <w:spacing w:line="240" w:lineRule="auto"/>
              <w:ind w:left="57"/>
              <w:rPr>
                <w:rFonts w:ascii="Times New Roman" w:hAnsi="Times New Roman"/>
              </w:rPr>
            </w:pPr>
          </w:p>
          <w:p w:rsidR="00446151" w:rsidRPr="00E57841" w:rsidRDefault="00446151" w:rsidP="00446151">
            <w:pPr>
              <w:tabs>
                <w:tab w:val="num" w:pos="459"/>
              </w:tabs>
              <w:ind w:left="57"/>
              <w:rPr>
                <w:rFonts w:ascii="Times New Roman" w:hAnsi="Times New Roman"/>
              </w:rPr>
            </w:pPr>
          </w:p>
        </w:tc>
      </w:tr>
      <w:tr w:rsidR="00446151" w:rsidRPr="00E57841" w:rsidTr="00B8785C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151" w:rsidRPr="00E57841" w:rsidRDefault="00446151" w:rsidP="00E410DF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6151" w:rsidRPr="00E57841" w:rsidRDefault="00E57841" w:rsidP="00446151">
            <w:pPr>
              <w:jc w:val="both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Wykład z prezentacja , dyskusja</w:t>
            </w:r>
          </w:p>
        </w:tc>
      </w:tr>
      <w:tr w:rsidR="00174082" w:rsidRPr="00E57841" w:rsidTr="00446151">
        <w:trPr>
          <w:trHeight w:val="408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4082" w:rsidRPr="00E57841" w:rsidRDefault="00174082" w:rsidP="00446151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Forma i warunki zaliczenia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7841" w:rsidRPr="00E57841" w:rsidRDefault="00E57841" w:rsidP="00E57841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Zaliczenie pisemne. Odpowiedz na 5 pytań otwartych punktowanych od 0do5. Ocena końcowa:</w:t>
            </w:r>
          </w:p>
          <w:p w:rsidR="00E57841" w:rsidRPr="00E57841" w:rsidRDefault="00E57841" w:rsidP="00E57841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bardzo dobra - 23-25 </w:t>
            </w:r>
            <w:proofErr w:type="spellStart"/>
            <w:r w:rsidRPr="00E57841">
              <w:rPr>
                <w:rFonts w:ascii="Times New Roman" w:hAnsi="Times New Roman"/>
              </w:rPr>
              <w:t>pkt</w:t>
            </w:r>
            <w:proofErr w:type="spellEnd"/>
          </w:p>
          <w:p w:rsidR="00E57841" w:rsidRPr="00E57841" w:rsidRDefault="00E57841" w:rsidP="00E57841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dobra plus – 20-22 </w:t>
            </w:r>
            <w:proofErr w:type="spellStart"/>
            <w:r w:rsidRPr="00E57841">
              <w:rPr>
                <w:rFonts w:ascii="Times New Roman" w:hAnsi="Times New Roman"/>
              </w:rPr>
              <w:t>pkt</w:t>
            </w:r>
            <w:proofErr w:type="spellEnd"/>
          </w:p>
          <w:p w:rsidR="00E57841" w:rsidRPr="00E57841" w:rsidRDefault="00E57841" w:rsidP="00E57841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dobra – 17-19pkt</w:t>
            </w:r>
          </w:p>
          <w:p w:rsidR="00E57841" w:rsidRPr="00E57841" w:rsidRDefault="00E57841" w:rsidP="00E57841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dostateczna plus – 16-18 </w:t>
            </w:r>
            <w:proofErr w:type="spellStart"/>
            <w:r w:rsidRPr="00E57841">
              <w:rPr>
                <w:rFonts w:ascii="Times New Roman" w:hAnsi="Times New Roman"/>
              </w:rPr>
              <w:t>pkt</w:t>
            </w:r>
            <w:proofErr w:type="spellEnd"/>
          </w:p>
          <w:p w:rsidR="00E57841" w:rsidRPr="00E57841" w:rsidRDefault="00E57841" w:rsidP="00E57841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dostateczna – 11 - 15pkt</w:t>
            </w:r>
          </w:p>
          <w:p w:rsidR="00E57841" w:rsidRPr="00E57841" w:rsidRDefault="00E57841" w:rsidP="00E57841">
            <w:pPr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 xml:space="preserve">niedostateczna- do 10 </w:t>
            </w:r>
            <w:proofErr w:type="spellStart"/>
            <w:r w:rsidRPr="00E57841">
              <w:rPr>
                <w:rFonts w:ascii="Times New Roman" w:hAnsi="Times New Roman"/>
              </w:rPr>
              <w:t>pkt</w:t>
            </w:r>
            <w:proofErr w:type="spellEnd"/>
          </w:p>
          <w:p w:rsidR="00E57841" w:rsidRPr="00E57841" w:rsidRDefault="00E57841" w:rsidP="00E57841">
            <w:pPr>
              <w:rPr>
                <w:rFonts w:ascii="Times New Roman" w:hAnsi="Times New Roman"/>
              </w:rPr>
            </w:pPr>
          </w:p>
          <w:p w:rsidR="00174082" w:rsidRPr="00E57841" w:rsidRDefault="00E57841" w:rsidP="00E57841">
            <w:pPr>
              <w:spacing w:line="240" w:lineRule="auto"/>
              <w:rPr>
                <w:rFonts w:ascii="Times New Roman" w:hAnsi="Times New Roman"/>
              </w:rPr>
            </w:pPr>
            <w:r w:rsidRPr="00E57841">
              <w:rPr>
                <w:rFonts w:ascii="Times New Roman" w:hAnsi="Times New Roman"/>
              </w:rPr>
              <w:t>Pomyślne ukończenie zajęć jest potwierdzone dyplomem wystawionym przez Uniwersytet Bałtycki w Uppsali, Szwecja</w:t>
            </w:r>
          </w:p>
        </w:tc>
      </w:tr>
    </w:tbl>
    <w:p w:rsidR="00174082" w:rsidRPr="00E57841" w:rsidRDefault="00174082" w:rsidP="00E410DF">
      <w:pPr>
        <w:rPr>
          <w:rFonts w:ascii="Times New Roman" w:hAnsi="Times New Roman"/>
        </w:rPr>
      </w:pPr>
    </w:p>
    <w:p w:rsidR="002526B3" w:rsidRPr="00E57841" w:rsidRDefault="002526B3" w:rsidP="00E410DF">
      <w:pPr>
        <w:rPr>
          <w:rFonts w:ascii="Times New Roman" w:hAnsi="Times New Roman"/>
        </w:rPr>
      </w:pPr>
    </w:p>
    <w:sectPr w:rsidR="002526B3" w:rsidRPr="00E57841" w:rsidSect="00790C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1E3" w:rsidRDefault="000751E3" w:rsidP="002526B3">
      <w:pPr>
        <w:spacing w:line="240" w:lineRule="auto"/>
      </w:pPr>
      <w:r>
        <w:separator/>
      </w:r>
    </w:p>
  </w:endnote>
  <w:endnote w:type="continuationSeparator" w:id="0">
    <w:p w:rsidR="000751E3" w:rsidRDefault="000751E3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838658"/>
      <w:docPartObj>
        <w:docPartGallery w:val="Page Numbers (Bottom of Page)"/>
        <w:docPartUnique/>
      </w:docPartObj>
    </w:sdtPr>
    <w:sdtContent>
      <w:p w:rsidR="002F2E35" w:rsidRDefault="00F036CD">
        <w:pPr>
          <w:pStyle w:val="Stopka"/>
          <w:jc w:val="right"/>
        </w:pPr>
        <w:fldSimple w:instr=" PAGE   \* MERGEFORMAT ">
          <w:r w:rsidR="0055132A">
            <w:rPr>
              <w:noProof/>
            </w:rPr>
            <w:t>4</w:t>
          </w:r>
        </w:fldSimple>
      </w:p>
    </w:sdtContent>
  </w:sdt>
  <w:p w:rsidR="002F2E35" w:rsidRDefault="002F2E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1E3" w:rsidRDefault="000751E3" w:rsidP="002526B3">
      <w:pPr>
        <w:spacing w:line="240" w:lineRule="auto"/>
      </w:pPr>
      <w:r>
        <w:separator/>
      </w:r>
    </w:p>
  </w:footnote>
  <w:footnote w:type="continuationSeparator" w:id="0">
    <w:p w:rsidR="000751E3" w:rsidRDefault="000751E3" w:rsidP="002526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85C" w:rsidRDefault="00B8785C" w:rsidP="002526B3">
    <w:pPr>
      <w:pStyle w:val="Nagwek"/>
    </w:pPr>
  </w:p>
  <w:p w:rsidR="00B8785C" w:rsidRDefault="00B8785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">
    <w:nsid w:val="21F563CC"/>
    <w:multiLevelType w:val="hybridMultilevel"/>
    <w:tmpl w:val="C286228E"/>
    <w:lvl w:ilvl="0" w:tplc="1BA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2B4597"/>
    <w:multiLevelType w:val="hybridMultilevel"/>
    <w:tmpl w:val="34BA2786"/>
    <w:lvl w:ilvl="0" w:tplc="2ACAFA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151"/>
    <w:rsid w:val="0001741D"/>
    <w:rsid w:val="00030CFB"/>
    <w:rsid w:val="000751E3"/>
    <w:rsid w:val="00082745"/>
    <w:rsid w:val="000D1051"/>
    <w:rsid w:val="0010178F"/>
    <w:rsid w:val="0011305B"/>
    <w:rsid w:val="00155D39"/>
    <w:rsid w:val="00174082"/>
    <w:rsid w:val="001760A9"/>
    <w:rsid w:val="0021045B"/>
    <w:rsid w:val="00221DC0"/>
    <w:rsid w:val="00247DD3"/>
    <w:rsid w:val="002526B3"/>
    <w:rsid w:val="002A726A"/>
    <w:rsid w:val="002B17E9"/>
    <w:rsid w:val="002F2E35"/>
    <w:rsid w:val="00360906"/>
    <w:rsid w:val="003A1ADC"/>
    <w:rsid w:val="003B0FF4"/>
    <w:rsid w:val="00446151"/>
    <w:rsid w:val="00452501"/>
    <w:rsid w:val="0048243E"/>
    <w:rsid w:val="004B4BBC"/>
    <w:rsid w:val="00530A5B"/>
    <w:rsid w:val="0055132A"/>
    <w:rsid w:val="00586ACF"/>
    <w:rsid w:val="005A50BF"/>
    <w:rsid w:val="005C6A1C"/>
    <w:rsid w:val="006634A6"/>
    <w:rsid w:val="006767D1"/>
    <w:rsid w:val="00677F3E"/>
    <w:rsid w:val="006B2D73"/>
    <w:rsid w:val="006D40AA"/>
    <w:rsid w:val="006F7D32"/>
    <w:rsid w:val="00783E43"/>
    <w:rsid w:val="00790C10"/>
    <w:rsid w:val="007E278F"/>
    <w:rsid w:val="00843D67"/>
    <w:rsid w:val="00846861"/>
    <w:rsid w:val="00877931"/>
    <w:rsid w:val="00A45CB4"/>
    <w:rsid w:val="00A53F92"/>
    <w:rsid w:val="00AD63B2"/>
    <w:rsid w:val="00B11C7E"/>
    <w:rsid w:val="00B524B0"/>
    <w:rsid w:val="00B8785C"/>
    <w:rsid w:val="00C322C3"/>
    <w:rsid w:val="00C9269F"/>
    <w:rsid w:val="00C9667F"/>
    <w:rsid w:val="00D43C3E"/>
    <w:rsid w:val="00DA1F20"/>
    <w:rsid w:val="00DF59D9"/>
    <w:rsid w:val="00E410DF"/>
    <w:rsid w:val="00E57841"/>
    <w:rsid w:val="00E7624F"/>
    <w:rsid w:val="00E95D3C"/>
    <w:rsid w:val="00EE6FA0"/>
    <w:rsid w:val="00F036CD"/>
    <w:rsid w:val="00F63D39"/>
    <w:rsid w:val="00F73B6A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styleId="NormalnyWeb">
    <w:name w:val="Normal (Web)"/>
    <w:basedOn w:val="Normalny"/>
    <w:rsid w:val="00E95D3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EBC8D-2208-467D-A45C-C324CFC5A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</Template>
  <TotalTime>25</TotalTime>
  <Pages>4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PWSZ</cp:lastModifiedBy>
  <cp:revision>12</cp:revision>
  <cp:lastPrinted>2016-01-20T08:17:00Z</cp:lastPrinted>
  <dcterms:created xsi:type="dcterms:W3CDTF">2018-06-21T19:25:00Z</dcterms:created>
  <dcterms:modified xsi:type="dcterms:W3CDTF">2018-06-22T09:29:00Z</dcterms:modified>
</cp:coreProperties>
</file>